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Галамаю Михайлу Богдановичу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Бічна,7 с. Керниця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Галамаю Михайлу Богдановичу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Бічна,7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Галамаю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0,0640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4620983900:25:002:0118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Бічна,7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Галамаю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0,0640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4620983900:25:002:0118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Бічна,7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Галамаю Михайлу Богдановичу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lastRenderedPageBreak/>
        <w:drawing>
          <wp:inline distT="0" distB="0" distL="0" distR="0" wp14:anchorId="28332F05" wp14:editId="4E9FADDB">
            <wp:extent cx="56197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Яремчук Марії Степанівні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Бічна,5 с. Керниця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Яремчук Марії Степанівні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Бічна,5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Яремчук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4620983900:25:002:0117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Бічна,5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Яремчук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4620983900:25:002:0117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Бічна,5 с. Керниця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Яремчук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Ковалику Василю Івановичу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Зелена, 13 с. Велика Калинка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Ковалику Василю Івановичу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13 с. Велика Калинка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Ковалику Василю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4620983900:07:003:0012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13 с. Велика Калинка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Ковалику Василю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4620983900:07:003:0012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13 с. Велика Калинка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Ковалику Василю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Хомі Ганні Михайлівні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Нижня, 41 с. Добряни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Хомі Ганні Михайлівні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41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Хомі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0,1857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4620983000:27:008:0109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41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Хомі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0,1857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4620983000:27:008:0109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41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Хомі Ганні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Вдович Мар'яні Михайлівні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Піддубна, 4 с. Бартатів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Вдович Мар'яні Михайлівні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Піддубна, 4 с. Бартатів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Вдович Мар'яні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4620980800:18:001:0078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Піддубна, 4 с. Бартатів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Вдович Мар'яні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4620980800:18:001:0078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Піддубна, 4 с. Бартатів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Вдович Мар'яні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Дацко Катерині Андріївні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Зелена,5 с. Галичани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Дацко Катерині Андріївні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Зелена,5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Тимоць В.Я.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Дацко Катерині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0,1424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4620981800:07:002:0041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Зелена,5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Дацко Катерині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0,1424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4620981800:07:002:0041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Зелена,5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Дацко Катерині Андріївні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Кромпащик Юлії Степанівні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Львівська, 331 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Кромпащик Юлії Степанівні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331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Кромпащик Юлії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0,0697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4620910100:29:020:0164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331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Кромпащик Юлії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0,0697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4620910100:29:020:0164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331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Кромпащик Юлії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Бурді Катерині Михайлівні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Польова, 57 с. Артищів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Бурді Катерині Михайлівні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Польова, 57 с. Артищів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Бурді Катерині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4620983900:40:001:0070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Польова, 57 с. Артищів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Бурді Катерині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4620983900:40:001:0070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Польова, 57 с. Артищів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Бурді Катерині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Когуту Михайлу Степановичу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Садова, 17 с. Родатичі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Когуту Михайлу Степановичу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Садова, 17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Когуту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0,2497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4620987600:34:011:0066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Садова, 17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Когуту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0,2497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4620987600:34:011:0066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Садова, 17 с. Родатичі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Когуту Михайлу Степановичу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Федик Надії Ігорівні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Центральна, 56 с. Речичани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Федик Надії Ігорівні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Центральна, 56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Федик Надії Ігорівні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0,1200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4620987200:15:005:0085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Центральна, 56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Федик Надії Ігорівні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0,1200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4620987200:15:005:0085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Центральна, 56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Федик Надії Ігорівні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Беш Світлані Ярославівні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Сонячна, 9 с. Долиняни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Беш Світлані Ярославівні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Сонячна, 9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Беш Світлані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4620983300:22:003:0102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Сонячна, 9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Беш Світлані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4620983300:22:003:0102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Сонячна, 9 с. Долиняни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Беш Світлані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Гельмис Марії Михайлівні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Львівська,16 с. Галичани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Гельмис Марії Михайлівні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Львівська,16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Гельмис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0,1251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4620981800:07:006:0043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Львівська,16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Гельмис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0,1251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4620981800:07:006:0043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Львівська,16 с. Галичани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Гельмис Марії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Квацялі Володимиру Ярославовичу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Верхнє Твердопілля, 13 с. Речичани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Квацялі Володимиру Ярославовичу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Верхнє Твердопілля, 13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Квацялі Володимиру Ярославовичу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0,1823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4620987200:15:005:0083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Верхнє Твердопілля, 13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Квацялі Володимиру Ярославовичу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0,1823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4620987200:15:005:0083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Верхнє Твердопілля, 13 с. Речичани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Квацялі Володимиру Ярославовичу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B04105">
          <w:pgSz w:w="11906" w:h="16838"/>
          <w:pgMar w:top="510" w:right="850" w:bottom="568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Павлику Мирославу Михайловичу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І.Франка, 32, с. Мшана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Павлику Мирославу Михайловичу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І.Франка, 32,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Павлику Мирославу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0,1067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4620985600:12:021:0145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І.Франка, 32,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Павлику Мирославу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0,1067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4620985600:12:021:0145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І.Франка, 32, с. Мшана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Павлику Мирославу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  <w:bookmarkStart w:id="0" w:name="_GoBack"/>
      <w:bookmarkEnd w:id="0"/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B04105">
          <w:pgSz w:w="11906" w:h="16838"/>
          <w:pgMar w:top="510" w:right="850" w:bottom="568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Телюк Богдані Ярославівні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Львівська, 235 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Телюк Богдані Ярославівні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235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Лех І.Р.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Телюк Богдані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0,0356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4620910100:29:019:0152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235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Телюк Богдані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0,0356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4620910100:29:019:0152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Львівська, 235 м. Городок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Телюк Богдані Ярославівні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Стець Ользі Павлівні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Нижня, 3, с. Добряни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Стець Ользі Павлівні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3,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Стець Ользі Павлівні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4620983000:27:008:0106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3,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Стець Ользі Павлівні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4620983000:27:008:0106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Нижня, 3, с. Добряни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Стець Ользі Павлівні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Гапачило Софії Іванівні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Вербова, 10, с. Угри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Гапачило Софії Іванівні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Вербова, 10,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Гапачило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4620988000:21:014:0074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Вербова, 10,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Гапачило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4620988000:21:014:0074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Вербова, 10, с. Угри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Гапачило Софії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Дорошу Миколі Михайловичу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Зелена, 7, с. Побережне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Дорошу Миколі Михайловичу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7,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Дорошу Миколі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4620984900:22:002:0017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7,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Дорошу Миколі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4620984900:22:002:0017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7,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Дорошу Миколі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Горішному Івану Остаповичу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Зелена, 6, с. Побережне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Горішному Івану Остаповичу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6,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Горішному Івану Остаповичу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0,2453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4620984900:22:002:0018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6,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Горішному Івану Остаповичу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0,2453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4620984900:22:002:0018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Зелена, 6, с. Побережне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Горішному Івану Остаповичу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04105" w:rsidRPr="004C155E" w:rsidRDefault="00B041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80E4E">
        <w:rPr>
          <w:rFonts w:ascii="Century" w:hAnsi="Century"/>
          <w:b/>
          <w:noProof/>
          <w:sz w:val="32"/>
          <w:szCs w:val="32"/>
          <w:lang w:val="uk-UA"/>
        </w:rPr>
        <w:t>28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04105" w:rsidRPr="004C155E" w:rsidRDefault="00B04105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04105" w:rsidRPr="008B4C26" w:rsidRDefault="00B04105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80E4E">
        <w:rPr>
          <w:rFonts w:ascii="Century" w:hAnsi="Century"/>
          <w:b/>
          <w:noProof/>
          <w:sz w:val="36"/>
          <w:szCs w:val="36"/>
          <w:lang w:val="uk-UA"/>
        </w:rPr>
        <w:t>ПРОЕКТ</w:t>
      </w:r>
    </w:p>
    <w:p w:rsidR="00B04105" w:rsidRPr="001F59D4" w:rsidRDefault="00B04105" w:rsidP="002C2E00">
      <w:pPr>
        <w:rPr>
          <w:rFonts w:ascii="Century" w:hAnsi="Century"/>
          <w:sz w:val="26"/>
          <w:szCs w:val="26"/>
        </w:rPr>
      </w:pPr>
      <w:r w:rsidRPr="00880E4E">
        <w:rPr>
          <w:rFonts w:ascii="Century" w:hAnsi="Century"/>
          <w:noProof/>
          <w:sz w:val="26"/>
          <w:szCs w:val="26"/>
        </w:rPr>
        <w:t>9 лютого 2023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Квятковській Ганні Степанівні</w:t>
      </w:r>
      <w:r>
        <w:rPr>
          <w:rFonts w:ascii="Century" w:hAnsi="Century"/>
          <w:b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b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вул. Весела, 37, с. Путятичі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Pr="001F59D4" w:rsidRDefault="00B04105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80E4E">
        <w:rPr>
          <w:rFonts w:ascii="Century" w:hAnsi="Century"/>
          <w:noProof/>
          <w:sz w:val="26"/>
          <w:szCs w:val="26"/>
          <w:lang w:val="uk-UA"/>
        </w:rPr>
        <w:t>Квятковській Ганні Степанівні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>
        <w:rPr>
          <w:rFonts w:ascii="Century" w:hAnsi="Century"/>
          <w:noProof/>
          <w:sz w:val="26"/>
          <w:szCs w:val="26"/>
          <w:lang w:val="uk-UA"/>
        </w:rPr>
        <w:t xml:space="preserve"> розташованої</w:t>
      </w:r>
      <w:r w:rsidRPr="00FF119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Весела, 37, с. Путятичі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відповідну технічну документацію розроблену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міська рада </w:t>
      </w:r>
    </w:p>
    <w:p w:rsidR="00B04105" w:rsidRPr="001F59D4" w:rsidRDefault="00B04105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04105" w:rsidRPr="001F59D4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Квятковській Ганні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0,1376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4620984900:30:002:0011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</w:t>
      </w:r>
      <w:r>
        <w:rPr>
          <w:rFonts w:ascii="Century" w:hAnsi="Century"/>
          <w:sz w:val="26"/>
          <w:szCs w:val="26"/>
          <w:lang w:val="uk-UA"/>
        </w:rPr>
        <w:t>за адресою: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Весела, 37, с. Путятичі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80E4E">
        <w:rPr>
          <w:rFonts w:ascii="Century" w:hAnsi="Century"/>
          <w:b/>
          <w:noProof/>
          <w:sz w:val="26"/>
          <w:szCs w:val="26"/>
          <w:lang w:val="uk-UA"/>
        </w:rPr>
        <w:t>Квятковській Ганні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80E4E">
        <w:rPr>
          <w:rFonts w:ascii="Century" w:hAnsi="Century"/>
          <w:noProof/>
          <w:sz w:val="26"/>
          <w:szCs w:val="26"/>
          <w:lang w:val="uk-UA"/>
        </w:rPr>
        <w:t>0,1376</w:t>
      </w:r>
      <w:r w:rsidRPr="001F59D4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80E4E">
        <w:rPr>
          <w:rFonts w:ascii="Century" w:hAnsi="Century"/>
          <w:noProof/>
          <w:sz w:val="26"/>
          <w:szCs w:val="26"/>
          <w:lang w:val="uk-UA"/>
        </w:rPr>
        <w:t>4620984900:30:002:0011</w:t>
      </w: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880E4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</w:t>
      </w:r>
      <w:r>
        <w:rPr>
          <w:rFonts w:ascii="Century" w:hAnsi="Century"/>
          <w:sz w:val="26"/>
          <w:szCs w:val="26"/>
          <w:lang w:val="uk-UA"/>
        </w:rPr>
        <w:t xml:space="preserve">за адресою: </w:t>
      </w:r>
      <w:r w:rsidRPr="00880E4E">
        <w:rPr>
          <w:rFonts w:ascii="Century" w:hAnsi="Century"/>
          <w:noProof/>
          <w:sz w:val="26"/>
          <w:szCs w:val="26"/>
          <w:lang w:val="uk-UA"/>
        </w:rPr>
        <w:t>вул. Весела, 37, с. Путятичі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80E4E">
        <w:rPr>
          <w:rFonts w:ascii="Century" w:hAnsi="Century"/>
          <w:noProof/>
          <w:sz w:val="26"/>
          <w:szCs w:val="26"/>
          <w:lang w:val="uk-UA"/>
        </w:rPr>
        <w:t>Квятковській Ганні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04105" w:rsidRPr="001F59D4" w:rsidRDefault="00B04105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відносин та постійну депутатську комісію міської ради </w:t>
      </w:r>
      <w:r>
        <w:rPr>
          <w:rFonts w:ascii="Century" w:hAnsi="Century"/>
          <w:sz w:val="26"/>
          <w:szCs w:val="26"/>
          <w:lang w:val="uk-UA"/>
        </w:rPr>
        <w:t>з питань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04105" w:rsidRPr="001F59D4" w:rsidRDefault="00B04105" w:rsidP="00C114FE">
      <w:pPr>
        <w:rPr>
          <w:sz w:val="26"/>
          <w:szCs w:val="26"/>
        </w:rPr>
      </w:pP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04105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04105" w:rsidRDefault="00B04105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04105" w:rsidSect="00B04105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91" w:rsidRDefault="007E3E91" w:rsidP="001854AF">
      <w:r>
        <w:separator/>
      </w:r>
    </w:p>
  </w:endnote>
  <w:endnote w:type="continuationSeparator" w:id="0">
    <w:p w:rsidR="007E3E91" w:rsidRDefault="007E3E91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91" w:rsidRDefault="007E3E91" w:rsidP="001854AF">
      <w:r>
        <w:separator/>
      </w:r>
    </w:p>
  </w:footnote>
  <w:footnote w:type="continuationSeparator" w:id="0">
    <w:p w:rsidR="007E3E91" w:rsidRDefault="007E3E91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4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4EF4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5588"/>
    <w:rsid w:val="004A65D3"/>
    <w:rsid w:val="004B0CD4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074B3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44B5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3E9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1C4D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410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27CE3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4886"/>
    <w:rsid w:val="00F86E3A"/>
    <w:rsid w:val="00F93D57"/>
    <w:rsid w:val="00F94594"/>
    <w:rsid w:val="00FC05D5"/>
    <w:rsid w:val="00FC2FDC"/>
    <w:rsid w:val="00FD7A08"/>
    <w:rsid w:val="00FE5ECF"/>
    <w:rsid w:val="00FF1197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4B3551-F7EA-459C-B4D8-9F51B329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!Stavovyi%20Andriy%20Ryslanivich\.Stavovyi%20&#1056;&#1086;&#1073;&#1086;&#1090;&#1072;\&#1053;&#1072;&#1089;&#1090;&#1088;&#1086;&#1102;&#1074;&#1072;&#1085;&#1110;%20&#1096;&#1072;&#1073;&#1083;&#1086;&#1085;&#1080;%20Office\!%20&#1053;&#1054;&#1042;&#1030;\&#1051;&#1110;&#1083;&#1110;\&#1064;&#1040;&#1041;&#1051;&#1054;&#1053;%202.0%20-%20&#1055;&#1088;&#1086;%20&#1079;&#1072;&#1090;&#1074;&#1077;&#1088;&#1076;&#1078;&#1077;&#1085;&#1085;&#1103;%20&#1090;&#1077;&#1093;&#1085;&#1110;&#1095;&#1085;&#1086;&#1111;%20&#1076;&#1086;&#1082;&#1091;&#1084;&#1077;&#1085;&#1090;&#1072;&#1094;&#1110;&#1111;_1%20&#1076;&#1110;&#1083;&#1103;&#1085;&#1082;&#1072;,%201%20&#1074;&#1083;&#1072;&#1089;&#1085;&#1080;&#1082;%20&#1054;&#1046;&#1041;.dotm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2.0 - Про затвердження технічної документації_1 ділянка, 1 власник ОЖБ</Template>
  <TotalTime>1</TotalTime>
  <Pages>21</Pages>
  <Words>29431</Words>
  <Characters>16776</Characters>
  <Application>Microsoft Office Word</Application>
  <DocSecurity>0</DocSecurity>
  <Lines>139</Lines>
  <Paragraphs>92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2023-01-26T12:52:00Z</dcterms:created>
  <dcterms:modified xsi:type="dcterms:W3CDTF">2023-01-26T12:53:00Z</dcterms:modified>
</cp:coreProperties>
</file>